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82759" w14:textId="56FEB86A" w:rsidR="006E5D65" w:rsidRPr="00E960BB" w:rsidRDefault="00997F14" w:rsidP="6A5705C3">
      <w:pPr>
        <w:spacing w:line="240" w:lineRule="auto"/>
        <w:jc w:val="right"/>
        <w:rPr>
          <w:rFonts w:ascii="Corbel" w:hAnsi="Corbel"/>
          <w:i/>
          <w:iCs/>
        </w:rPr>
      </w:pPr>
      <w:r w:rsidRPr="6A5705C3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6A5705C3">
        <w:rPr>
          <w:rFonts w:ascii="Corbel" w:hAnsi="Corbel"/>
          <w:i/>
          <w:iCs/>
        </w:rPr>
        <w:t xml:space="preserve">Załącznik nr </w:t>
      </w:r>
      <w:r w:rsidR="006F31E2" w:rsidRPr="6A5705C3">
        <w:rPr>
          <w:rFonts w:ascii="Corbel" w:hAnsi="Corbel"/>
          <w:i/>
          <w:iCs/>
        </w:rPr>
        <w:t>1.5</w:t>
      </w:r>
      <w:r w:rsidR="00D8678B" w:rsidRPr="6A5705C3">
        <w:rPr>
          <w:rFonts w:ascii="Corbel" w:hAnsi="Corbel"/>
          <w:i/>
          <w:iCs/>
        </w:rPr>
        <w:t xml:space="preserve"> do Zarządzenia</w:t>
      </w:r>
      <w:r w:rsidR="002A22BF" w:rsidRPr="6A5705C3">
        <w:rPr>
          <w:rFonts w:ascii="Corbel" w:hAnsi="Corbel"/>
          <w:i/>
          <w:iCs/>
        </w:rPr>
        <w:t xml:space="preserve"> Rektora UR </w:t>
      </w:r>
      <w:r w:rsidR="00CD6897" w:rsidRPr="6A5705C3">
        <w:rPr>
          <w:rFonts w:ascii="Corbel" w:hAnsi="Corbel"/>
          <w:i/>
          <w:iCs/>
        </w:rPr>
        <w:t xml:space="preserve"> nr </w:t>
      </w:r>
      <w:r w:rsidR="244D6375" w:rsidRPr="6A5705C3">
        <w:rPr>
          <w:rFonts w:ascii="Corbel" w:hAnsi="Corbel"/>
          <w:i/>
          <w:iCs/>
        </w:rPr>
        <w:t>61/2025</w:t>
      </w:r>
    </w:p>
    <w:p w14:paraId="44AA3A6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190512C" w14:textId="0A2D9F03" w:rsidR="0085747A" w:rsidRPr="009C54AE" w:rsidRDefault="0071620A" w:rsidP="2BFF62CC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2BFF62C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2BFF62CC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435642" w:rsidRPr="2BFF62CC">
        <w:rPr>
          <w:rFonts w:ascii="Corbel" w:hAnsi="Corbel"/>
          <w:i/>
          <w:iCs/>
          <w:smallCaps/>
          <w:sz w:val="24"/>
          <w:szCs w:val="24"/>
        </w:rPr>
        <w:t>202</w:t>
      </w:r>
      <w:r w:rsidR="1834123E" w:rsidRPr="2BFF62CC">
        <w:rPr>
          <w:rFonts w:ascii="Corbel" w:hAnsi="Corbel"/>
          <w:i/>
          <w:iCs/>
          <w:smallCaps/>
          <w:sz w:val="24"/>
          <w:szCs w:val="24"/>
        </w:rPr>
        <w:t>5</w:t>
      </w:r>
      <w:r w:rsidR="00435642" w:rsidRPr="2BFF62CC">
        <w:rPr>
          <w:rFonts w:ascii="Corbel" w:hAnsi="Corbel"/>
          <w:i/>
          <w:iCs/>
          <w:smallCaps/>
          <w:sz w:val="24"/>
          <w:szCs w:val="24"/>
        </w:rPr>
        <w:t>-20</w:t>
      </w:r>
      <w:r w:rsidR="29271C58" w:rsidRPr="2BFF62CC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886DC34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8BA7AD9" w14:textId="6A7EA6E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84073">
        <w:rPr>
          <w:rFonts w:ascii="Corbel" w:hAnsi="Corbel"/>
          <w:sz w:val="20"/>
          <w:szCs w:val="20"/>
        </w:rPr>
        <w:t>202</w:t>
      </w:r>
      <w:r w:rsidR="2B4D8BA0">
        <w:rPr>
          <w:rFonts w:ascii="Corbel" w:hAnsi="Corbel"/>
          <w:sz w:val="20"/>
          <w:szCs w:val="20"/>
        </w:rPr>
        <w:t>7</w:t>
      </w:r>
      <w:r w:rsidR="00F84073">
        <w:rPr>
          <w:rFonts w:ascii="Corbel" w:hAnsi="Corbel"/>
          <w:sz w:val="20"/>
          <w:szCs w:val="20"/>
        </w:rPr>
        <w:t>/</w:t>
      </w:r>
      <w:r w:rsidR="00435642">
        <w:rPr>
          <w:rFonts w:ascii="Corbel" w:hAnsi="Corbel"/>
          <w:sz w:val="20"/>
          <w:szCs w:val="20"/>
        </w:rPr>
        <w:t>202</w:t>
      </w:r>
      <w:r w:rsidR="045A58B2">
        <w:rPr>
          <w:rFonts w:ascii="Corbel" w:hAnsi="Corbel"/>
          <w:sz w:val="20"/>
          <w:szCs w:val="20"/>
        </w:rPr>
        <w:t>8</w:t>
      </w:r>
    </w:p>
    <w:p w14:paraId="0507CD5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5E76A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9D2F572" w14:textId="77777777" w:rsidTr="2BFF62CC">
        <w:tc>
          <w:tcPr>
            <w:tcW w:w="2694" w:type="dxa"/>
            <w:vAlign w:val="center"/>
          </w:tcPr>
          <w:p w14:paraId="1DF9AC0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E4A0C9F" w14:textId="77777777" w:rsidR="0085747A" w:rsidRPr="009C54AE" w:rsidRDefault="004624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ciągłe</w:t>
            </w:r>
          </w:p>
        </w:tc>
      </w:tr>
      <w:tr w:rsidR="0085747A" w:rsidRPr="009C54AE" w14:paraId="518A7510" w14:textId="77777777" w:rsidTr="2BFF62CC">
        <w:tc>
          <w:tcPr>
            <w:tcW w:w="2694" w:type="dxa"/>
            <w:vAlign w:val="center"/>
          </w:tcPr>
          <w:p w14:paraId="3D1EED6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686843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9702EBD" w14:textId="77777777" w:rsidTr="2BFF62CC">
        <w:tc>
          <w:tcPr>
            <w:tcW w:w="2694" w:type="dxa"/>
            <w:vAlign w:val="center"/>
          </w:tcPr>
          <w:p w14:paraId="47B9CD2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E00A2BE" w14:textId="1BA8ECE8" w:rsidR="0085747A" w:rsidRPr="009C54AE" w:rsidRDefault="721CA20D" w:rsidP="2BFF62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BFF62C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410598FC" w14:textId="77777777" w:rsidTr="2BFF62CC">
        <w:tc>
          <w:tcPr>
            <w:tcW w:w="2694" w:type="dxa"/>
            <w:vAlign w:val="center"/>
          </w:tcPr>
          <w:p w14:paraId="1FBDC8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CA46A9" w14:textId="77777777" w:rsidR="0085747A" w:rsidRPr="009C54AE" w:rsidRDefault="00A527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5C12BDB0" w14:textId="77777777" w:rsidTr="2BFF62CC">
        <w:tc>
          <w:tcPr>
            <w:tcW w:w="2694" w:type="dxa"/>
            <w:vAlign w:val="center"/>
          </w:tcPr>
          <w:p w14:paraId="0ECAE2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5A5244" w14:textId="77777777" w:rsidR="0085747A" w:rsidRPr="009C54AE" w:rsidRDefault="004624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D3D6C79" w14:textId="77777777" w:rsidTr="2BFF62CC">
        <w:tc>
          <w:tcPr>
            <w:tcW w:w="2694" w:type="dxa"/>
            <w:vAlign w:val="center"/>
          </w:tcPr>
          <w:p w14:paraId="5603F19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058E45B" w14:textId="77777777" w:rsidR="0085747A" w:rsidRPr="009C54AE" w:rsidRDefault="004624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="0085747A" w:rsidRPr="009C54AE" w14:paraId="711F3499" w14:textId="77777777" w:rsidTr="2BFF62CC">
        <w:tc>
          <w:tcPr>
            <w:tcW w:w="2694" w:type="dxa"/>
            <w:vAlign w:val="center"/>
          </w:tcPr>
          <w:p w14:paraId="587729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E87F718" w14:textId="77777777" w:rsidR="0085747A" w:rsidRPr="009C54AE" w:rsidRDefault="004624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4C8C9437" w14:textId="77777777" w:rsidTr="2BFF62CC">
        <w:tc>
          <w:tcPr>
            <w:tcW w:w="2694" w:type="dxa"/>
            <w:vAlign w:val="center"/>
          </w:tcPr>
          <w:p w14:paraId="5531CC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80A6D1" w14:textId="77777777" w:rsidR="0085747A" w:rsidRPr="009C54AE" w:rsidRDefault="004624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9C54AE" w14:paraId="2CD35402" w14:textId="77777777" w:rsidTr="2BFF62CC">
        <w:tc>
          <w:tcPr>
            <w:tcW w:w="2694" w:type="dxa"/>
            <w:vAlign w:val="center"/>
          </w:tcPr>
          <w:p w14:paraId="481ED83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259DF2B" w14:textId="77777777" w:rsidR="0085747A" w:rsidRPr="009C54AE" w:rsidRDefault="00796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</w:t>
            </w:r>
            <w:r w:rsidR="00462480">
              <w:rPr>
                <w:rFonts w:ascii="Corbel" w:hAnsi="Corbel"/>
                <w:b w:val="0"/>
                <w:sz w:val="24"/>
                <w:szCs w:val="24"/>
              </w:rPr>
              <w:t>, semestr 5</w:t>
            </w:r>
          </w:p>
        </w:tc>
      </w:tr>
      <w:tr w:rsidR="0085747A" w:rsidRPr="009C54AE" w14:paraId="72EB22E8" w14:textId="77777777" w:rsidTr="2BFF62CC">
        <w:tc>
          <w:tcPr>
            <w:tcW w:w="2694" w:type="dxa"/>
            <w:vAlign w:val="center"/>
          </w:tcPr>
          <w:p w14:paraId="424A8C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0EE16E" w14:textId="77777777" w:rsidR="0085747A" w:rsidRPr="009C54AE" w:rsidRDefault="005504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Pr="00237997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923D7D" w:rsidRPr="009C54AE" w14:paraId="1B85FD12" w14:textId="77777777" w:rsidTr="2BFF62CC">
        <w:tc>
          <w:tcPr>
            <w:tcW w:w="2694" w:type="dxa"/>
            <w:vAlign w:val="center"/>
          </w:tcPr>
          <w:p w14:paraId="41A7185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5D9766" w14:textId="77777777" w:rsidR="00923D7D" w:rsidRPr="009C54AE" w:rsidRDefault="00CE7F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699DA6FD" w14:textId="77777777" w:rsidTr="2BFF62CC">
        <w:tc>
          <w:tcPr>
            <w:tcW w:w="2694" w:type="dxa"/>
            <w:vAlign w:val="center"/>
          </w:tcPr>
          <w:p w14:paraId="7E4A6D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84F69E2" w14:textId="77777777" w:rsidR="0085747A" w:rsidRPr="009C54AE" w:rsidRDefault="004624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85747A" w:rsidRPr="009C54AE" w14:paraId="5AE04250" w14:textId="77777777" w:rsidTr="2BFF62CC">
        <w:tc>
          <w:tcPr>
            <w:tcW w:w="2694" w:type="dxa"/>
            <w:vAlign w:val="center"/>
          </w:tcPr>
          <w:p w14:paraId="601C385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5AA21D2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85CECC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FF44F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99FC9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7B538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704B4D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C18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4E380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5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E0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DA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08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E5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BB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C7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72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50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CE2829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CB0" w14:textId="77777777" w:rsidR="00015B8F" w:rsidRPr="009C54AE" w:rsidRDefault="004624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B1F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CB9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18B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46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DF5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0E0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30CE" w14:textId="0E659D75" w:rsidR="00015B8F" w:rsidRPr="009C54AE" w:rsidRDefault="004624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65084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0C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36E3" w14:textId="77777777" w:rsidR="00015B8F" w:rsidRPr="009C54AE" w:rsidRDefault="004624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8B9032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CBA7AE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0AEA2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2C5D760" w14:textId="77777777" w:rsidR="0085747A" w:rsidRPr="00B92A6A" w:rsidRDefault="00462480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B92A6A"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B92A6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4AE4455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24598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052F59" w14:textId="77777777" w:rsidR="009C54AE" w:rsidRDefault="00E22FBC" w:rsidP="007F4D0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 zaliczeni</w:t>
      </w:r>
      <w:r w:rsidR="00462480">
        <w:rPr>
          <w:rFonts w:ascii="Corbel" w:hAnsi="Corbel"/>
          <w:b w:val="0"/>
          <w:smallCaps w:val="0"/>
          <w:szCs w:val="24"/>
        </w:rPr>
        <w:t>e z oceną</w:t>
      </w:r>
    </w:p>
    <w:p w14:paraId="68F6287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7C6EB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E9B6347" w14:textId="77777777" w:rsidTr="2BFF62CC">
        <w:tc>
          <w:tcPr>
            <w:tcW w:w="9670" w:type="dxa"/>
          </w:tcPr>
          <w:p w14:paraId="2EAF8559" w14:textId="0D9AA283" w:rsidR="0085747A" w:rsidRPr="009C54AE" w:rsidRDefault="00462480" w:rsidP="2BFF62C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2BFF62CC">
              <w:rPr>
                <w:rFonts w:ascii="Corbel" w:hAnsi="Corbel"/>
                <w:b w:val="0"/>
                <w:smallCaps w:val="0"/>
                <w:color w:val="000000" w:themeColor="text1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przedszkolna, pedagogika wczesnoszkolna</w:t>
            </w:r>
          </w:p>
        </w:tc>
      </w:tr>
    </w:tbl>
    <w:p w14:paraId="4A3C5A42" w14:textId="77777777" w:rsidR="00E46649" w:rsidRDefault="00E4664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5F6A0D" w14:textId="12661A60" w:rsidR="0085747A" w:rsidRPr="00C05F44" w:rsidRDefault="0071620A" w:rsidP="2BFF62CC">
      <w:pPr>
        <w:pStyle w:val="Punktygwne"/>
        <w:spacing w:before="0" w:after="0"/>
        <w:rPr>
          <w:rFonts w:ascii="Corbel" w:hAnsi="Corbel"/>
        </w:rPr>
      </w:pPr>
      <w:r w:rsidRPr="2BFF62CC">
        <w:rPr>
          <w:rFonts w:ascii="Corbel" w:hAnsi="Corbel"/>
        </w:rPr>
        <w:lastRenderedPageBreak/>
        <w:t>3.</w:t>
      </w:r>
      <w:r w:rsidR="0085747A" w:rsidRPr="2BFF62CC">
        <w:rPr>
          <w:rFonts w:ascii="Corbel" w:hAnsi="Corbel"/>
        </w:rPr>
        <w:t xml:space="preserve"> </w:t>
      </w:r>
      <w:r w:rsidR="00A84C85" w:rsidRPr="2BFF62CC">
        <w:rPr>
          <w:rFonts w:ascii="Corbel" w:hAnsi="Corbel"/>
        </w:rPr>
        <w:t>cele, efekty uczenia się</w:t>
      </w:r>
      <w:r w:rsidR="0085747A" w:rsidRPr="2BFF62CC">
        <w:rPr>
          <w:rFonts w:ascii="Corbel" w:hAnsi="Corbel"/>
        </w:rPr>
        <w:t>, treści Programowe i stosowane metody Dydaktyczne</w:t>
      </w:r>
    </w:p>
    <w:p w14:paraId="4F74208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511CB6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62480" w:rsidRPr="009C54AE" w14:paraId="7E1FD5B2" w14:textId="77777777" w:rsidTr="2BFF62CC">
        <w:tc>
          <w:tcPr>
            <w:tcW w:w="851" w:type="dxa"/>
            <w:vAlign w:val="center"/>
          </w:tcPr>
          <w:p w14:paraId="06B49313" w14:textId="77777777" w:rsidR="00462480" w:rsidRPr="00796536" w:rsidRDefault="00462480" w:rsidP="006713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653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7AE7EA" w14:textId="77777777" w:rsidR="00462480" w:rsidRPr="00796536" w:rsidRDefault="00462480" w:rsidP="006713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6536">
              <w:rPr>
                <w:rFonts w:ascii="Corbel" w:hAnsi="Corbel"/>
                <w:sz w:val="24"/>
                <w:szCs w:val="24"/>
              </w:rPr>
              <w:t xml:space="preserve">Zapoznanie studentów ze strukturą i funkcjonowaniem polskiego systemu edukacji ze szczególnym uwzględnieniem edukacji przedszkolnej </w:t>
            </w:r>
          </w:p>
        </w:tc>
      </w:tr>
      <w:tr w:rsidR="00462480" w:rsidRPr="009C54AE" w14:paraId="13205070" w14:textId="77777777" w:rsidTr="2BFF62CC">
        <w:tc>
          <w:tcPr>
            <w:tcW w:w="851" w:type="dxa"/>
            <w:vAlign w:val="center"/>
          </w:tcPr>
          <w:p w14:paraId="2655F7C4" w14:textId="77777777" w:rsidR="00462480" w:rsidRPr="00796536" w:rsidRDefault="00462480" w:rsidP="006713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6536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4B0ED579" w14:textId="77777777" w:rsidR="00462480" w:rsidRPr="00796536" w:rsidRDefault="00462480" w:rsidP="006713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6536">
              <w:rPr>
                <w:rFonts w:ascii="Corbel" w:hAnsi="Corbel"/>
                <w:sz w:val="24"/>
                <w:szCs w:val="24"/>
              </w:rPr>
              <w:t xml:space="preserve">Zapoznanie studentów ze specyfiką działalności dydaktycznej, wychowawczej i opiekuńczej w przedszkolu </w:t>
            </w:r>
          </w:p>
        </w:tc>
      </w:tr>
      <w:tr w:rsidR="00462480" w:rsidRPr="009C54AE" w14:paraId="6A42BA20" w14:textId="77777777" w:rsidTr="2BFF62CC">
        <w:tc>
          <w:tcPr>
            <w:tcW w:w="851" w:type="dxa"/>
            <w:vAlign w:val="center"/>
          </w:tcPr>
          <w:p w14:paraId="59BA851E" w14:textId="77777777" w:rsidR="00462480" w:rsidRPr="00796536" w:rsidRDefault="00462480" w:rsidP="006713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653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391C516" w14:textId="227D165D" w:rsidR="00462480" w:rsidRPr="00796536" w:rsidRDefault="00462480" w:rsidP="006713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2BFF62CC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 w:rsidR="3CFDC45E" w:rsidRPr="2BFF62C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2BFF62CC">
              <w:rPr>
                <w:rFonts w:ascii="Corbel" w:hAnsi="Corbel"/>
                <w:b w:val="0"/>
                <w:sz w:val="24"/>
                <w:szCs w:val="24"/>
              </w:rPr>
              <w:t>zadaniami nauczyciela-wychowawcy przedszkola, z jego prawami i obowiązkami, sposobem dokumentowania pracy</w:t>
            </w:r>
          </w:p>
        </w:tc>
      </w:tr>
      <w:tr w:rsidR="00462480" w:rsidRPr="009C54AE" w14:paraId="46FDFEAF" w14:textId="77777777" w:rsidTr="2BFF62CC">
        <w:tc>
          <w:tcPr>
            <w:tcW w:w="851" w:type="dxa"/>
            <w:vAlign w:val="center"/>
          </w:tcPr>
          <w:p w14:paraId="1CEB555D" w14:textId="77777777" w:rsidR="00462480" w:rsidRPr="00796536" w:rsidRDefault="00462480" w:rsidP="006713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653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B368E4E" w14:textId="77777777" w:rsidR="00462480" w:rsidRPr="00796536" w:rsidRDefault="00462480" w:rsidP="006713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96536">
              <w:rPr>
                <w:rFonts w:ascii="Corbel" w:hAnsi="Corbel"/>
                <w:b w:val="0"/>
                <w:sz w:val="24"/>
                <w:szCs w:val="24"/>
              </w:rPr>
              <w:t>Rozwijanie kompetencji studentów w zakresi</w:t>
            </w:r>
            <w:r w:rsidR="00796536">
              <w:rPr>
                <w:rFonts w:ascii="Corbel" w:hAnsi="Corbel"/>
                <w:b w:val="0"/>
                <w:sz w:val="24"/>
                <w:szCs w:val="24"/>
              </w:rPr>
              <w:t xml:space="preserve">e realizacji zadań edukacyjnych </w:t>
            </w:r>
            <w:r w:rsidRPr="00796536">
              <w:rPr>
                <w:rFonts w:ascii="Corbel" w:hAnsi="Corbel"/>
                <w:b w:val="0"/>
                <w:sz w:val="24"/>
                <w:szCs w:val="24"/>
              </w:rPr>
              <w:t xml:space="preserve">i opiekuńczo-wychowawczych w przedszkolu, umiejętności indywidualizowania zajęć ze względu na możliwości, potrzeby i zainteresowania dzieci </w:t>
            </w:r>
          </w:p>
        </w:tc>
      </w:tr>
      <w:tr w:rsidR="00462480" w:rsidRPr="009C54AE" w14:paraId="211DF9D8" w14:textId="77777777" w:rsidTr="2BFF62CC">
        <w:tc>
          <w:tcPr>
            <w:tcW w:w="851" w:type="dxa"/>
            <w:vAlign w:val="center"/>
          </w:tcPr>
          <w:p w14:paraId="192049D5" w14:textId="77777777" w:rsidR="00462480" w:rsidRPr="00796536" w:rsidRDefault="00462480" w:rsidP="006713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6536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6BD2415" w14:textId="77777777" w:rsidR="00462480" w:rsidRPr="00796536" w:rsidRDefault="00462480" w:rsidP="006713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96536">
              <w:rPr>
                <w:rFonts w:ascii="Corbel" w:hAnsi="Corbel"/>
                <w:b w:val="0"/>
                <w:sz w:val="24"/>
                <w:szCs w:val="24"/>
              </w:rPr>
              <w:t xml:space="preserve">Wdrażanie studentów do współpracy z innymi nauczycielami przedszkola, dziećmi i rodzicami oraz do pełnienia różnych ról w pracy grupowej </w:t>
            </w:r>
          </w:p>
        </w:tc>
      </w:tr>
    </w:tbl>
    <w:p w14:paraId="1606A0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747F77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EEE379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678CA8D" w14:textId="77777777" w:rsidTr="2BFF62CC">
        <w:tc>
          <w:tcPr>
            <w:tcW w:w="1701" w:type="dxa"/>
            <w:vAlign w:val="center"/>
          </w:tcPr>
          <w:p w14:paraId="53D7C3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772B91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733BA2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C7DE943" w14:textId="77777777" w:rsidTr="2BFF62CC">
        <w:tc>
          <w:tcPr>
            <w:tcW w:w="1701" w:type="dxa"/>
          </w:tcPr>
          <w:p w14:paraId="62FF4409" w14:textId="77777777" w:rsidR="0085747A" w:rsidRPr="008F6B3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B3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F6B3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5E1EBAD" w14:textId="0B6130CA" w:rsidR="0085747A" w:rsidRPr="008F6B39" w:rsidRDefault="280A2605" w:rsidP="2BFF62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BFF62CC">
              <w:rPr>
                <w:rFonts w:ascii="Corbel" w:hAnsi="Corbel"/>
                <w:b w:val="0"/>
                <w:smallCaps w:val="0"/>
              </w:rPr>
              <w:t>Zastosuje w trakcie realizacji zadań praktyki zasady bezpieczeństwa i higieny pracy obowiązujące w przedszkolu</w:t>
            </w:r>
            <w:r w:rsidR="52DCBF77" w:rsidRPr="2BFF62CC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vAlign w:val="center"/>
          </w:tcPr>
          <w:p w14:paraId="771B46F4" w14:textId="77777777" w:rsidR="0085747A" w:rsidRPr="008F6B39" w:rsidRDefault="00462480" w:rsidP="0079653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6B39">
              <w:rPr>
                <w:rFonts w:ascii="Corbel" w:hAnsi="Corbel"/>
                <w:b w:val="0"/>
                <w:szCs w:val="24"/>
              </w:rPr>
              <w:t>PPiW.W10</w:t>
            </w:r>
          </w:p>
        </w:tc>
      </w:tr>
      <w:tr w:rsidR="0085747A" w:rsidRPr="009C54AE" w14:paraId="685AB4DD" w14:textId="77777777" w:rsidTr="2BFF62CC">
        <w:tc>
          <w:tcPr>
            <w:tcW w:w="1701" w:type="dxa"/>
          </w:tcPr>
          <w:p w14:paraId="356A9B76" w14:textId="77777777" w:rsidR="0085747A" w:rsidRPr="008F6B3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B3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5DADBE7" w14:textId="77777777" w:rsidR="0085747A" w:rsidRPr="008F6B39" w:rsidRDefault="00145CCA" w:rsidP="004555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6B39">
              <w:rPr>
                <w:rFonts w:ascii="Corbel" w:hAnsi="Corbel"/>
                <w:b w:val="0"/>
                <w:smallCaps w:val="0"/>
                <w:szCs w:val="24"/>
              </w:rPr>
              <w:t>Dokona analizy i interpretacji różnorodnych sytuacji wychowawczych, dydaktycznych i opiekuńczych, podejmie odpowiednie kroki w celu przeciwdziałania dysfunkcyjnym zachowaniom dzieci, wykorzystując wiedzę pedagogiczną, psychologiczną, biologiczną oraz zaprojektuje i zrealizuje różne sposoby rozwiązywania pojawiających się problemów w grupie.</w:t>
            </w:r>
          </w:p>
        </w:tc>
        <w:tc>
          <w:tcPr>
            <w:tcW w:w="1873" w:type="dxa"/>
            <w:vAlign w:val="center"/>
          </w:tcPr>
          <w:p w14:paraId="4833052F" w14:textId="77777777" w:rsidR="0085747A" w:rsidRPr="008F6B39" w:rsidRDefault="00F01D04" w:rsidP="0079653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B39">
              <w:rPr>
                <w:rFonts w:ascii="Corbel" w:hAnsi="Corbel"/>
                <w:b w:val="0"/>
                <w:szCs w:val="24"/>
              </w:rPr>
              <w:t>PPiW.U01</w:t>
            </w:r>
          </w:p>
        </w:tc>
      </w:tr>
      <w:tr w:rsidR="0085747A" w:rsidRPr="009C54AE" w14:paraId="54F36638" w14:textId="77777777" w:rsidTr="2BFF62CC">
        <w:tc>
          <w:tcPr>
            <w:tcW w:w="1701" w:type="dxa"/>
          </w:tcPr>
          <w:p w14:paraId="7AD9657D" w14:textId="77777777" w:rsidR="0085747A" w:rsidRPr="008F6B39" w:rsidRDefault="00F01D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B3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1175923" w14:textId="77777777" w:rsidR="0085747A" w:rsidRPr="008F6B39" w:rsidRDefault="00145CCA" w:rsidP="004555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6B39">
              <w:rPr>
                <w:rFonts w:ascii="Corbel" w:hAnsi="Corbel"/>
                <w:b w:val="0"/>
                <w:smallCaps w:val="0"/>
                <w:szCs w:val="24"/>
              </w:rPr>
              <w:t>Zaplanuje, przeprowadzi za</w:t>
            </w:r>
            <w:r w:rsidR="00796536">
              <w:rPr>
                <w:rFonts w:ascii="Corbel" w:hAnsi="Corbel"/>
                <w:b w:val="0"/>
                <w:smallCaps w:val="0"/>
                <w:szCs w:val="24"/>
              </w:rPr>
              <w:t xml:space="preserve">jęcia </w:t>
            </w:r>
            <w:proofErr w:type="spellStart"/>
            <w:r w:rsidR="00796536">
              <w:rPr>
                <w:rFonts w:ascii="Corbel" w:hAnsi="Corbel"/>
                <w:b w:val="0"/>
                <w:smallCaps w:val="0"/>
                <w:szCs w:val="24"/>
              </w:rPr>
              <w:t>dydaktyczno</w:t>
            </w:r>
            <w:proofErr w:type="spellEnd"/>
            <w:r w:rsidR="0079653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F6B39">
              <w:rPr>
                <w:rFonts w:ascii="Corbel" w:hAnsi="Corbel"/>
                <w:b w:val="0"/>
                <w:smallCaps w:val="0"/>
                <w:szCs w:val="24"/>
              </w:rPr>
              <w:t>wychowawcze z dziećmi w przedszkolu, dostosowując metody pracy do sformułowanych celów wychowania i kształcenia oraz do możliwości psychofizycznych i zainteresowań dzieci/uczniów. Dokona ewaluacji tych zajęć.</w:t>
            </w:r>
          </w:p>
        </w:tc>
        <w:tc>
          <w:tcPr>
            <w:tcW w:w="1873" w:type="dxa"/>
            <w:vAlign w:val="center"/>
          </w:tcPr>
          <w:p w14:paraId="77C33667" w14:textId="77777777" w:rsidR="0085747A" w:rsidRPr="008F6B39" w:rsidRDefault="00F01D04" w:rsidP="0079653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6B39">
              <w:rPr>
                <w:rFonts w:ascii="Corbel" w:hAnsi="Corbel"/>
                <w:b w:val="0"/>
                <w:szCs w:val="24"/>
              </w:rPr>
              <w:t>PPiW.U04</w:t>
            </w:r>
          </w:p>
          <w:p w14:paraId="170B1172" w14:textId="77777777" w:rsidR="00145CCA" w:rsidRPr="008F6B39" w:rsidRDefault="00145CCA" w:rsidP="0079653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6B39">
              <w:rPr>
                <w:rFonts w:ascii="Corbel" w:hAnsi="Corbel"/>
                <w:b w:val="0"/>
                <w:szCs w:val="24"/>
              </w:rPr>
              <w:t>PPiW.U06</w:t>
            </w:r>
          </w:p>
          <w:p w14:paraId="1EA90361" w14:textId="77777777" w:rsidR="005226C6" w:rsidRPr="008F6B39" w:rsidRDefault="005226C6" w:rsidP="0079653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B39">
              <w:rPr>
                <w:rFonts w:ascii="Corbel" w:hAnsi="Corbel"/>
                <w:b w:val="0"/>
                <w:szCs w:val="24"/>
              </w:rPr>
              <w:t>PPiW.U08</w:t>
            </w:r>
          </w:p>
        </w:tc>
      </w:tr>
      <w:tr w:rsidR="00F01D04" w:rsidRPr="009C54AE" w14:paraId="413A143E" w14:textId="77777777" w:rsidTr="2BFF62CC">
        <w:tc>
          <w:tcPr>
            <w:tcW w:w="1701" w:type="dxa"/>
          </w:tcPr>
          <w:p w14:paraId="18A56536" w14:textId="77777777" w:rsidR="00F01D04" w:rsidRPr="008F6B39" w:rsidRDefault="00145C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B3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288D8E" w14:textId="67446E74" w:rsidR="00F01D04" w:rsidRPr="008F6B39" w:rsidRDefault="50DA14DC" w:rsidP="2BFF62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BFF62CC">
              <w:rPr>
                <w:rFonts w:ascii="Corbel" w:hAnsi="Corbel"/>
                <w:b w:val="0"/>
                <w:smallCaps w:val="0"/>
              </w:rPr>
              <w:t>W</w:t>
            </w:r>
            <w:r w:rsidR="744DCDB1" w:rsidRPr="2BFF62CC">
              <w:rPr>
                <w:rFonts w:ascii="Corbel" w:hAnsi="Corbel"/>
                <w:b w:val="0"/>
                <w:smallCaps w:val="0"/>
              </w:rPr>
              <w:t>spółpracuje z nauczy</w:t>
            </w:r>
            <w:r w:rsidR="00796536" w:rsidRPr="2BFF62CC">
              <w:rPr>
                <w:rFonts w:ascii="Corbel" w:hAnsi="Corbel"/>
                <w:b w:val="0"/>
                <w:smallCaps w:val="0"/>
              </w:rPr>
              <w:t xml:space="preserve">cielem w rozwijaniu kompetencji </w:t>
            </w:r>
            <w:r w:rsidR="744DCDB1" w:rsidRPr="2BFF62CC">
              <w:rPr>
                <w:rFonts w:ascii="Corbel" w:hAnsi="Corbel"/>
                <w:b w:val="0"/>
                <w:smallCaps w:val="0"/>
              </w:rPr>
              <w:t>kluczow</w:t>
            </w:r>
            <w:r w:rsidRPr="2BFF62CC">
              <w:rPr>
                <w:rFonts w:ascii="Corbel" w:hAnsi="Corbel"/>
                <w:b w:val="0"/>
                <w:smallCaps w:val="0"/>
              </w:rPr>
              <w:t>ych</w:t>
            </w:r>
            <w:r w:rsidR="744DCDB1" w:rsidRPr="2BFF62CC">
              <w:rPr>
                <w:rFonts w:ascii="Corbel" w:hAnsi="Corbel"/>
                <w:b w:val="0"/>
                <w:smallCaps w:val="0"/>
              </w:rPr>
              <w:t xml:space="preserve"> dzieci</w:t>
            </w:r>
            <w:r w:rsidR="55365DC3" w:rsidRPr="2BFF62CC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vAlign w:val="center"/>
          </w:tcPr>
          <w:p w14:paraId="5ACB3842" w14:textId="77777777" w:rsidR="00F01D04" w:rsidRPr="008F6B39" w:rsidRDefault="00F01D04" w:rsidP="0079653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6B39">
              <w:rPr>
                <w:rFonts w:ascii="Corbel" w:hAnsi="Corbel"/>
                <w:b w:val="0"/>
                <w:szCs w:val="24"/>
              </w:rPr>
              <w:t>PPiW.U07</w:t>
            </w:r>
          </w:p>
        </w:tc>
      </w:tr>
      <w:tr w:rsidR="00F01D04" w:rsidRPr="009C54AE" w14:paraId="5CD2269B" w14:textId="77777777" w:rsidTr="2BFF62CC">
        <w:tc>
          <w:tcPr>
            <w:tcW w:w="1701" w:type="dxa"/>
          </w:tcPr>
          <w:p w14:paraId="6C276750" w14:textId="77777777" w:rsidR="00F01D04" w:rsidRPr="008F6B39" w:rsidRDefault="008F6B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B3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EB34B45" w14:textId="0D980F28" w:rsidR="00F01D04" w:rsidRPr="008F6B39" w:rsidRDefault="744DCDB1" w:rsidP="2BFF62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BFF62CC">
              <w:rPr>
                <w:rFonts w:ascii="Corbel" w:hAnsi="Corbel"/>
                <w:b w:val="0"/>
                <w:smallCaps w:val="0"/>
              </w:rPr>
              <w:t>W czasie praktyki identyfikuje spontaniczne zachowania dzieci lub uczniów jako sytuacje wychowa</w:t>
            </w:r>
            <w:r w:rsidR="00796536" w:rsidRPr="2BFF62CC">
              <w:rPr>
                <w:rFonts w:ascii="Corbel" w:hAnsi="Corbel"/>
                <w:b w:val="0"/>
                <w:smallCaps w:val="0"/>
              </w:rPr>
              <w:t xml:space="preserve">wczo </w:t>
            </w:r>
            <w:r w:rsidR="00875DD0" w:rsidRPr="2BFF62CC">
              <w:rPr>
                <w:rFonts w:ascii="Corbel" w:hAnsi="Corbel"/>
                <w:b w:val="0"/>
                <w:smallCaps w:val="0"/>
              </w:rPr>
              <w:t>dydaktyczne i wykorzystuje</w:t>
            </w:r>
            <w:r w:rsidRPr="2BFF62CC">
              <w:rPr>
                <w:rFonts w:ascii="Corbel" w:hAnsi="Corbel"/>
                <w:b w:val="0"/>
                <w:smallCaps w:val="0"/>
              </w:rPr>
              <w:t xml:space="preserve"> je w procesie edukacji oraz realizacji celów terapeutycznych</w:t>
            </w:r>
            <w:r w:rsidR="5035DE36" w:rsidRPr="2BFF62CC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vAlign w:val="center"/>
          </w:tcPr>
          <w:p w14:paraId="7F5B5C6C" w14:textId="77777777" w:rsidR="00F01D04" w:rsidRPr="008F6B39" w:rsidRDefault="00F01D04" w:rsidP="0079653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6B39">
              <w:rPr>
                <w:rFonts w:ascii="Corbel" w:hAnsi="Corbel"/>
                <w:b w:val="0"/>
                <w:szCs w:val="24"/>
              </w:rPr>
              <w:t>PPiW.U09</w:t>
            </w:r>
          </w:p>
          <w:p w14:paraId="6EF58A93" w14:textId="77777777" w:rsidR="00145CCA" w:rsidRPr="008F6B39" w:rsidRDefault="00145CCA" w:rsidP="0079653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6B39">
              <w:rPr>
                <w:rFonts w:ascii="Corbel" w:hAnsi="Corbel"/>
                <w:b w:val="0"/>
                <w:szCs w:val="24"/>
              </w:rPr>
              <w:t>PPiW.U10</w:t>
            </w:r>
          </w:p>
        </w:tc>
      </w:tr>
      <w:tr w:rsidR="00F01D04" w:rsidRPr="009C54AE" w14:paraId="79B04CAE" w14:textId="77777777" w:rsidTr="2BFF62CC">
        <w:tc>
          <w:tcPr>
            <w:tcW w:w="1701" w:type="dxa"/>
          </w:tcPr>
          <w:p w14:paraId="051FF63B" w14:textId="77777777" w:rsidR="00F01D04" w:rsidRPr="008F6B39" w:rsidRDefault="008F6B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B3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635FAD1" w14:textId="06C1D2AA" w:rsidR="00F01D04" w:rsidRPr="008F6B39" w:rsidRDefault="1EF34BFD" w:rsidP="2BFF62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BFF62CC">
              <w:rPr>
                <w:rFonts w:ascii="Corbel" w:hAnsi="Corbel"/>
                <w:b w:val="0"/>
                <w:smallCaps w:val="0"/>
              </w:rPr>
              <w:t>W trakcie wyk</w:t>
            </w:r>
            <w:r w:rsidR="00796536" w:rsidRPr="2BFF62CC">
              <w:rPr>
                <w:rFonts w:ascii="Corbel" w:hAnsi="Corbel"/>
                <w:b w:val="0"/>
                <w:smallCaps w:val="0"/>
              </w:rPr>
              <w:t xml:space="preserve">onywania obowiązków nauczyciela </w:t>
            </w:r>
            <w:r w:rsidRPr="2BFF62CC">
              <w:rPr>
                <w:rFonts w:ascii="Corbel" w:hAnsi="Corbel"/>
                <w:b w:val="0"/>
                <w:smallCaps w:val="0"/>
              </w:rPr>
              <w:t>praktykanta odwołuje się do norm i zasad etycznych</w:t>
            </w:r>
            <w:r w:rsidR="6C704B9D" w:rsidRPr="2BFF62CC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vAlign w:val="center"/>
          </w:tcPr>
          <w:p w14:paraId="4FE40568" w14:textId="77777777" w:rsidR="00F01D04" w:rsidRPr="008F6B39" w:rsidRDefault="00F01D04" w:rsidP="0079653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6B39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14:paraId="7B7AB0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D6453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329074C" w14:textId="77777777" w:rsidR="00675843" w:rsidRPr="005F5368" w:rsidRDefault="00875DD0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F5368">
        <w:rPr>
          <w:rFonts w:ascii="Corbel" w:hAnsi="Corbel"/>
          <w:sz w:val="24"/>
          <w:szCs w:val="24"/>
        </w:rPr>
        <w:t>Zadania realizowane w czasie praktyki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9F15A3C" w14:textId="77777777" w:rsidTr="00923D7D">
        <w:tc>
          <w:tcPr>
            <w:tcW w:w="9639" w:type="dxa"/>
          </w:tcPr>
          <w:p w14:paraId="4809C5A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75DD0" w:rsidRPr="009C54AE" w14:paraId="280A56F8" w14:textId="77777777" w:rsidTr="00923D7D">
        <w:tc>
          <w:tcPr>
            <w:tcW w:w="9639" w:type="dxa"/>
          </w:tcPr>
          <w:p w14:paraId="7B1F8835" w14:textId="77777777" w:rsidR="00875DD0" w:rsidRPr="00875DD0" w:rsidRDefault="00875DD0" w:rsidP="006713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75DD0">
              <w:rPr>
                <w:rFonts w:ascii="Corbel" w:hAnsi="Corbel"/>
                <w:sz w:val="24"/>
                <w:szCs w:val="24"/>
              </w:rPr>
              <w:t xml:space="preserve">Zapoznanie z prawnymi podstawami funkcjonowania placówek przedszkolnych oraz z dokumentacją przedszkola: </w:t>
            </w:r>
          </w:p>
          <w:p w14:paraId="03B96659" w14:textId="77777777" w:rsidR="00875DD0" w:rsidRPr="00875DD0" w:rsidRDefault="00875DD0" w:rsidP="00875D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875DD0">
              <w:rPr>
                <w:rFonts w:ascii="Corbel" w:hAnsi="Corbel"/>
                <w:sz w:val="24"/>
                <w:szCs w:val="24"/>
              </w:rPr>
              <w:t>Ustawa o systemie oświaty</w:t>
            </w:r>
          </w:p>
          <w:p w14:paraId="7A981901" w14:textId="77777777" w:rsidR="00875DD0" w:rsidRPr="00875DD0" w:rsidRDefault="00875DD0" w:rsidP="00875D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875DD0">
              <w:rPr>
                <w:rFonts w:ascii="Corbel" w:hAnsi="Corbel"/>
                <w:sz w:val="24"/>
                <w:szCs w:val="24"/>
              </w:rPr>
              <w:t>Podstawa programowa wychowania przedszkolnego</w:t>
            </w:r>
          </w:p>
          <w:p w14:paraId="38042FCD" w14:textId="77777777" w:rsidR="00875DD0" w:rsidRPr="00875DD0" w:rsidRDefault="00875DD0" w:rsidP="00875D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875DD0">
              <w:rPr>
                <w:rFonts w:ascii="Corbel" w:hAnsi="Corbel"/>
                <w:sz w:val="24"/>
                <w:szCs w:val="24"/>
              </w:rPr>
              <w:t>Program edukacyjny realizowany w przedszkolu</w:t>
            </w:r>
          </w:p>
          <w:p w14:paraId="13AAAFCE" w14:textId="77777777" w:rsidR="00875DD0" w:rsidRPr="00875DD0" w:rsidRDefault="00875DD0" w:rsidP="00875D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875DD0">
              <w:rPr>
                <w:rFonts w:ascii="Corbel" w:hAnsi="Corbel"/>
                <w:sz w:val="24"/>
                <w:szCs w:val="24"/>
              </w:rPr>
              <w:t>Program profilaktyczny</w:t>
            </w:r>
          </w:p>
          <w:p w14:paraId="16272DA2" w14:textId="77777777" w:rsidR="00875DD0" w:rsidRPr="00875DD0" w:rsidRDefault="00875DD0" w:rsidP="00875D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875DD0">
              <w:rPr>
                <w:rFonts w:ascii="Corbel" w:hAnsi="Corbel"/>
                <w:sz w:val="24"/>
                <w:szCs w:val="24"/>
              </w:rPr>
              <w:t>Statut przedszkola</w:t>
            </w:r>
          </w:p>
          <w:p w14:paraId="780E5160" w14:textId="77777777" w:rsidR="00875DD0" w:rsidRPr="00875DD0" w:rsidRDefault="00875DD0" w:rsidP="00875D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875DD0">
              <w:rPr>
                <w:rFonts w:ascii="Corbel" w:hAnsi="Corbel"/>
                <w:sz w:val="24"/>
                <w:szCs w:val="24"/>
              </w:rPr>
              <w:t>Dziennik nauczyciela-wychowawcy</w:t>
            </w:r>
          </w:p>
          <w:p w14:paraId="5854D28C" w14:textId="77777777" w:rsidR="00875DD0" w:rsidRPr="00875DD0" w:rsidRDefault="00875DD0" w:rsidP="00875D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875DD0">
              <w:rPr>
                <w:rFonts w:ascii="Corbel" w:hAnsi="Corbel"/>
                <w:sz w:val="24"/>
                <w:szCs w:val="24"/>
              </w:rPr>
              <w:t>Regulamin Rady Pedagogicznej</w:t>
            </w:r>
          </w:p>
          <w:p w14:paraId="491E3CAB" w14:textId="77777777" w:rsidR="00875DD0" w:rsidRPr="00875DD0" w:rsidRDefault="00875DD0" w:rsidP="00875D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875DD0">
              <w:rPr>
                <w:rFonts w:ascii="Corbel" w:hAnsi="Corbel"/>
                <w:sz w:val="24"/>
                <w:szCs w:val="24"/>
              </w:rPr>
              <w:t xml:space="preserve">Regulamin Rady Rodziców. </w:t>
            </w:r>
          </w:p>
        </w:tc>
      </w:tr>
      <w:tr w:rsidR="00875DD0" w:rsidRPr="009C54AE" w14:paraId="2485FE34" w14:textId="77777777" w:rsidTr="00923D7D">
        <w:tc>
          <w:tcPr>
            <w:tcW w:w="9639" w:type="dxa"/>
          </w:tcPr>
          <w:p w14:paraId="2FB742AF" w14:textId="77777777" w:rsidR="00875DD0" w:rsidRPr="00875DD0" w:rsidRDefault="00875DD0" w:rsidP="006713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75DD0">
              <w:rPr>
                <w:rFonts w:ascii="Corbel" w:hAnsi="Corbel"/>
                <w:sz w:val="24"/>
                <w:szCs w:val="24"/>
              </w:rPr>
              <w:t>Zapoznanie z zadaniami nauczyciela-wychowawcy przedszkola.</w:t>
            </w:r>
          </w:p>
        </w:tc>
      </w:tr>
      <w:tr w:rsidR="00875DD0" w:rsidRPr="009C54AE" w14:paraId="1D3C5F4C" w14:textId="77777777" w:rsidTr="00923D7D">
        <w:tc>
          <w:tcPr>
            <w:tcW w:w="9639" w:type="dxa"/>
          </w:tcPr>
          <w:p w14:paraId="4375E76F" w14:textId="77777777" w:rsidR="00875DD0" w:rsidRPr="00875DD0" w:rsidRDefault="00875DD0" w:rsidP="006713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75DD0">
              <w:rPr>
                <w:rFonts w:ascii="Corbel" w:hAnsi="Corbel"/>
                <w:sz w:val="24"/>
                <w:szCs w:val="24"/>
              </w:rPr>
              <w:t xml:space="preserve">Obserwacja i analiza zajęć odbywających się w przedszkolu. </w:t>
            </w:r>
          </w:p>
        </w:tc>
      </w:tr>
      <w:tr w:rsidR="00875DD0" w:rsidRPr="009C54AE" w14:paraId="71E02054" w14:textId="77777777" w:rsidTr="00923D7D">
        <w:tc>
          <w:tcPr>
            <w:tcW w:w="9639" w:type="dxa"/>
          </w:tcPr>
          <w:p w14:paraId="3020B583" w14:textId="77777777" w:rsidR="00875DD0" w:rsidRPr="00875DD0" w:rsidRDefault="00875DD0" w:rsidP="006713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75DD0">
              <w:rPr>
                <w:rFonts w:ascii="Corbel" w:hAnsi="Corbel"/>
                <w:sz w:val="24"/>
                <w:szCs w:val="24"/>
              </w:rPr>
              <w:t xml:space="preserve">Włączenie się w realizację zadań przedszkola. </w:t>
            </w:r>
          </w:p>
        </w:tc>
      </w:tr>
      <w:tr w:rsidR="00875DD0" w:rsidRPr="009C54AE" w14:paraId="7E6E1850" w14:textId="77777777" w:rsidTr="00923D7D">
        <w:tc>
          <w:tcPr>
            <w:tcW w:w="9639" w:type="dxa"/>
          </w:tcPr>
          <w:p w14:paraId="3E452A21" w14:textId="77777777" w:rsidR="00875DD0" w:rsidRPr="00875DD0" w:rsidRDefault="00875DD0" w:rsidP="006713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75DD0">
              <w:rPr>
                <w:rFonts w:ascii="Corbel" w:hAnsi="Corbel"/>
                <w:sz w:val="24"/>
                <w:szCs w:val="24"/>
              </w:rPr>
              <w:t>Samodzielne przygotowanie i prowadzenie zajęć według zasad określonych w programie praktyki.</w:t>
            </w:r>
          </w:p>
        </w:tc>
      </w:tr>
    </w:tbl>
    <w:p w14:paraId="60A7BD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20D52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9EBCDE" w14:textId="77777777" w:rsidR="00E960BB" w:rsidRDefault="00875DD0" w:rsidP="007F4D0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</w:t>
      </w:r>
    </w:p>
    <w:p w14:paraId="20C0803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03A9A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B90462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E13CB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3E3D3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CF6FFAC" w14:textId="77777777" w:rsidTr="00C05F44">
        <w:tc>
          <w:tcPr>
            <w:tcW w:w="1985" w:type="dxa"/>
            <w:vAlign w:val="center"/>
          </w:tcPr>
          <w:p w14:paraId="2623D8D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842580B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43870B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4490AB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12C564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75DD0" w:rsidRPr="009C54AE" w14:paraId="73006EF2" w14:textId="77777777" w:rsidTr="00E46649">
        <w:tc>
          <w:tcPr>
            <w:tcW w:w="1985" w:type="dxa"/>
          </w:tcPr>
          <w:p w14:paraId="7ABB1218" w14:textId="77777777" w:rsidR="00875DD0" w:rsidRPr="009C54AE" w:rsidRDefault="00875DD0" w:rsidP="00671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Merge w:val="restart"/>
            <w:vAlign w:val="center"/>
          </w:tcPr>
          <w:p w14:paraId="75B20DCA" w14:textId="77777777" w:rsidR="00875DD0" w:rsidRPr="00E46649" w:rsidRDefault="00875DD0" w:rsidP="00E466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46649">
              <w:rPr>
                <w:rFonts w:ascii="Corbel" w:hAnsi="Corbel"/>
                <w:sz w:val="24"/>
                <w:szCs w:val="24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</w:tcPr>
          <w:p w14:paraId="4AC7EDF3" w14:textId="77777777" w:rsidR="00875DD0" w:rsidRPr="00E46649" w:rsidRDefault="00875DD0" w:rsidP="00E466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46649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875DD0" w:rsidRPr="009C54AE" w14:paraId="55627FF5" w14:textId="77777777" w:rsidTr="00C05F44">
        <w:tc>
          <w:tcPr>
            <w:tcW w:w="1985" w:type="dxa"/>
          </w:tcPr>
          <w:p w14:paraId="72AD3ACA" w14:textId="77777777" w:rsidR="00875DD0" w:rsidRPr="009C54AE" w:rsidRDefault="00875DD0" w:rsidP="00671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Merge/>
          </w:tcPr>
          <w:p w14:paraId="7AB54167" w14:textId="77777777" w:rsidR="00875DD0" w:rsidRPr="00E46649" w:rsidRDefault="00875DD0" w:rsidP="00E466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69B0D86" w14:textId="77777777" w:rsidR="00875DD0" w:rsidRPr="00E46649" w:rsidRDefault="00875DD0" w:rsidP="00E466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46649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875DD0" w:rsidRPr="009C54AE" w14:paraId="06A96274" w14:textId="77777777" w:rsidTr="00C05F44">
        <w:tc>
          <w:tcPr>
            <w:tcW w:w="1985" w:type="dxa"/>
          </w:tcPr>
          <w:p w14:paraId="3ED3AF46" w14:textId="77777777" w:rsidR="00875DD0" w:rsidRPr="009C54AE" w:rsidRDefault="00875DD0" w:rsidP="00671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Merge/>
          </w:tcPr>
          <w:p w14:paraId="59F7DF07" w14:textId="77777777" w:rsidR="00875DD0" w:rsidRPr="00E46649" w:rsidRDefault="00875DD0" w:rsidP="00E466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33FE24" w14:textId="77777777" w:rsidR="00875DD0" w:rsidRPr="00E46649" w:rsidRDefault="00875DD0" w:rsidP="00E466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46649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875DD0" w:rsidRPr="009C54AE" w14:paraId="771161D0" w14:textId="77777777" w:rsidTr="00C05F44">
        <w:tc>
          <w:tcPr>
            <w:tcW w:w="1985" w:type="dxa"/>
          </w:tcPr>
          <w:p w14:paraId="2B32B889" w14:textId="77777777" w:rsidR="00875DD0" w:rsidRPr="009C54AE" w:rsidRDefault="00875DD0" w:rsidP="00671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Merge/>
          </w:tcPr>
          <w:p w14:paraId="53DE22AE" w14:textId="77777777" w:rsidR="00875DD0" w:rsidRPr="00E46649" w:rsidRDefault="00875DD0" w:rsidP="00E466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E54EEC" w14:textId="77777777" w:rsidR="00875DD0" w:rsidRPr="00E46649" w:rsidRDefault="00875DD0" w:rsidP="00E466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46649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875DD0" w:rsidRPr="009C54AE" w14:paraId="67236CDE" w14:textId="77777777" w:rsidTr="00C05F44">
        <w:tc>
          <w:tcPr>
            <w:tcW w:w="1985" w:type="dxa"/>
          </w:tcPr>
          <w:p w14:paraId="70E25D99" w14:textId="77777777" w:rsidR="00875DD0" w:rsidRPr="009C54AE" w:rsidRDefault="00875DD0" w:rsidP="00671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vMerge/>
          </w:tcPr>
          <w:p w14:paraId="372DAC4C" w14:textId="77777777" w:rsidR="00875DD0" w:rsidRPr="00E46649" w:rsidRDefault="00875DD0" w:rsidP="00E466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37A0DF" w14:textId="77777777" w:rsidR="00875DD0" w:rsidRPr="00E46649" w:rsidRDefault="00875DD0" w:rsidP="00E466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46649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97670D" w:rsidRPr="009C54AE" w14:paraId="55DFFF90" w14:textId="77777777" w:rsidTr="0097670D">
        <w:trPr>
          <w:trHeight w:val="270"/>
        </w:trPr>
        <w:tc>
          <w:tcPr>
            <w:tcW w:w="1985" w:type="dxa"/>
          </w:tcPr>
          <w:p w14:paraId="5514632E" w14:textId="77777777" w:rsidR="0097670D" w:rsidRPr="009C54AE" w:rsidRDefault="0097670D" w:rsidP="00671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vMerge/>
          </w:tcPr>
          <w:p w14:paraId="0A2DB015" w14:textId="77777777" w:rsidR="0097670D" w:rsidRPr="00E46649" w:rsidRDefault="0097670D" w:rsidP="00E466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C8DD57" w14:textId="77777777" w:rsidR="0097670D" w:rsidRPr="00E46649" w:rsidRDefault="0097670D" w:rsidP="00E466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46649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0D5C108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F3D7E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8AD805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EBE4596" w14:textId="77777777" w:rsidTr="00923D7D">
        <w:tc>
          <w:tcPr>
            <w:tcW w:w="9670" w:type="dxa"/>
          </w:tcPr>
          <w:p w14:paraId="632287BD" w14:textId="77777777" w:rsidR="0085747A" w:rsidRPr="009C54AE" w:rsidRDefault="009A6E77" w:rsidP="009A6E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E77">
              <w:rPr>
                <w:rFonts w:ascii="Corbel" w:hAnsi="Corbel"/>
                <w:b w:val="0"/>
                <w:smallCaps w:val="0"/>
                <w:szCs w:val="24"/>
              </w:rPr>
              <w:t>Pozytywna opinia opiekuna praktykanta w placówce, pozytywnie oceniona dokumentacja praktyki.</w:t>
            </w:r>
          </w:p>
        </w:tc>
      </w:tr>
    </w:tbl>
    <w:p w14:paraId="248062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5D63D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5CB37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23B90F0" w14:textId="77777777" w:rsidTr="003E1941">
        <w:tc>
          <w:tcPr>
            <w:tcW w:w="4962" w:type="dxa"/>
            <w:vAlign w:val="center"/>
          </w:tcPr>
          <w:p w14:paraId="7012479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85078EB" w14:textId="77777777" w:rsidR="0085747A" w:rsidRPr="009C54AE" w:rsidRDefault="00C61DC5" w:rsidP="00F840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07637F6" w14:textId="77777777" w:rsidTr="00923D7D">
        <w:tc>
          <w:tcPr>
            <w:tcW w:w="4962" w:type="dxa"/>
          </w:tcPr>
          <w:p w14:paraId="1233F832" w14:textId="2C0A74E7" w:rsidR="0085747A" w:rsidRPr="009C54AE" w:rsidRDefault="00C61DC5" w:rsidP="007307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EC541B2" w14:textId="66CC6C6C" w:rsidR="0085747A" w:rsidRPr="009C54AE" w:rsidRDefault="009A6E77" w:rsidP="00E466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65084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7ED3CA1" w14:textId="77777777" w:rsidTr="00923D7D">
        <w:tc>
          <w:tcPr>
            <w:tcW w:w="4962" w:type="dxa"/>
          </w:tcPr>
          <w:p w14:paraId="724D9A3A" w14:textId="77777777" w:rsidR="00C61DC5" w:rsidRPr="009C54AE" w:rsidRDefault="00C61DC5" w:rsidP="00E466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A6E77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>ud</w:t>
            </w:r>
            <w:r w:rsidR="009A6E77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14:paraId="26229650" w14:textId="77777777" w:rsidR="00C61DC5" w:rsidRPr="009C54AE" w:rsidRDefault="009A6E77" w:rsidP="00E466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4CBA063" w14:textId="77777777" w:rsidTr="00923D7D">
        <w:tc>
          <w:tcPr>
            <w:tcW w:w="4962" w:type="dxa"/>
          </w:tcPr>
          <w:p w14:paraId="033B9D7F" w14:textId="77777777" w:rsidR="0071620A" w:rsidRPr="009C54AE" w:rsidRDefault="00C61DC5" w:rsidP="00E466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ta</w:t>
            </w:r>
          </w:p>
          <w:p w14:paraId="2115BCAC" w14:textId="77777777" w:rsidR="009A6E77" w:rsidRPr="009A6E77" w:rsidRDefault="009A6E77" w:rsidP="00E4664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A6E77">
              <w:rPr>
                <w:rFonts w:ascii="Corbel" w:hAnsi="Corbel"/>
                <w:sz w:val="24"/>
                <w:szCs w:val="24"/>
              </w:rPr>
              <w:t>przygotowanie się studenta do prowadzenia zajęć</w:t>
            </w:r>
          </w:p>
          <w:p w14:paraId="59F3DA6B" w14:textId="77777777" w:rsidR="009A6E77" w:rsidRPr="009A6E77" w:rsidRDefault="009A6E77" w:rsidP="00E4664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A6E77">
              <w:rPr>
                <w:rFonts w:ascii="Corbel" w:hAnsi="Corbel"/>
                <w:sz w:val="24"/>
                <w:szCs w:val="24"/>
              </w:rPr>
              <w:t>przygotowanie się studenta do włączania w życie grupy (zabawy z dziećmi, opieka podczas przerw, wykonywanie pomocy dydaktycznych, wystroju sali/klasy, itp.</w:t>
            </w:r>
          </w:p>
          <w:p w14:paraId="7B0F13BC" w14:textId="77777777" w:rsidR="009A6E77" w:rsidRPr="009A6E77" w:rsidRDefault="009A6E77" w:rsidP="00E4664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A6E77">
              <w:rPr>
                <w:rFonts w:ascii="Corbel" w:hAnsi="Corbel"/>
                <w:sz w:val="24"/>
                <w:szCs w:val="24"/>
              </w:rPr>
              <w:t>poznawanie prawa oświatowego</w:t>
            </w:r>
          </w:p>
          <w:p w14:paraId="0C74FD79" w14:textId="77777777" w:rsidR="00C61DC5" w:rsidRPr="009C54AE" w:rsidRDefault="00721EC8" w:rsidP="00E466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się z </w:t>
            </w:r>
            <w:r w:rsidR="009A6E77" w:rsidRPr="009A6E77">
              <w:rPr>
                <w:rFonts w:ascii="Corbel" w:hAnsi="Corbel"/>
                <w:sz w:val="24"/>
                <w:szCs w:val="24"/>
              </w:rPr>
              <w:t>przedszkolną dokumentacją</w:t>
            </w:r>
          </w:p>
        </w:tc>
        <w:tc>
          <w:tcPr>
            <w:tcW w:w="4677" w:type="dxa"/>
          </w:tcPr>
          <w:p w14:paraId="7F2CCD44" w14:textId="7F927D7F" w:rsidR="00C61DC5" w:rsidRPr="009C54AE" w:rsidRDefault="00D65084" w:rsidP="00E466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  <w:r w:rsidR="00721EC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14:paraId="0243E341" w14:textId="77777777" w:rsidTr="00923D7D">
        <w:tc>
          <w:tcPr>
            <w:tcW w:w="4962" w:type="dxa"/>
          </w:tcPr>
          <w:p w14:paraId="42D4EB61" w14:textId="77777777" w:rsidR="0085747A" w:rsidRPr="009C54AE" w:rsidRDefault="0085747A" w:rsidP="00E466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56B3FD" w14:textId="77777777" w:rsidR="0085747A" w:rsidRPr="009C54AE" w:rsidRDefault="00721EC8" w:rsidP="00E466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9C54AE" w14:paraId="072D8E70" w14:textId="77777777" w:rsidTr="00923D7D">
        <w:tc>
          <w:tcPr>
            <w:tcW w:w="4962" w:type="dxa"/>
          </w:tcPr>
          <w:p w14:paraId="0171EF49" w14:textId="77777777" w:rsidR="0085747A" w:rsidRPr="009C54AE" w:rsidRDefault="0085747A" w:rsidP="00E4664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AF57F9E" w14:textId="77777777" w:rsidR="0085747A" w:rsidRPr="009C54AE" w:rsidRDefault="009A6E77" w:rsidP="00E466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79BE0E5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B38559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371F0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CAEEF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A5883A5" w14:textId="77777777" w:rsidTr="2BFF62CC">
        <w:trPr>
          <w:trHeight w:val="397"/>
        </w:trPr>
        <w:tc>
          <w:tcPr>
            <w:tcW w:w="3544" w:type="dxa"/>
          </w:tcPr>
          <w:p w14:paraId="3E34EFB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FDC1D3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C170BF9" w14:textId="77777777" w:rsidTr="2BFF62CC">
        <w:trPr>
          <w:trHeight w:val="397"/>
        </w:trPr>
        <w:tc>
          <w:tcPr>
            <w:tcW w:w="3544" w:type="dxa"/>
          </w:tcPr>
          <w:p w14:paraId="00BF162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C28FE5" w14:textId="7C021A51" w:rsidR="0085747A" w:rsidRPr="009C54AE" w:rsidRDefault="686023C8" w:rsidP="2BFF62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BFF62CC">
              <w:rPr>
                <w:rFonts w:ascii="Corbel" w:hAnsi="Corbel"/>
                <w:b w:val="0"/>
                <w:smallCaps w:val="0"/>
              </w:rPr>
              <w:t>Praktyka odbywa się po czwartym semestr</w:t>
            </w:r>
            <w:r w:rsidR="0171A13A" w:rsidRPr="2BFF62CC">
              <w:rPr>
                <w:rFonts w:ascii="Corbel" w:hAnsi="Corbel"/>
                <w:b w:val="0"/>
                <w:smallCaps w:val="0"/>
              </w:rPr>
              <w:t>ze (wrzesień/ październik) – 120</w:t>
            </w:r>
            <w:r w:rsidRPr="2BFF62CC">
              <w:rPr>
                <w:rFonts w:ascii="Corbel" w:hAnsi="Corbel"/>
                <w:b w:val="0"/>
                <w:smallCaps w:val="0"/>
              </w:rPr>
              <w:t xml:space="preserve"> godz., punkty ECTS wlicza się do semestru 5. Student uczestniczy w zajęciach wybranej grupy wiekowej. W pierwszym tygodniu hospituje zajęcia, w kolejnych prowadzi zajęcia według planu opracowanego na podstawie szczegółowego programu praktyki.</w:t>
            </w:r>
          </w:p>
        </w:tc>
      </w:tr>
    </w:tbl>
    <w:p w14:paraId="4B33353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8D25D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FF299E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7612F08" w14:textId="77777777" w:rsidTr="0071620A">
        <w:trPr>
          <w:trHeight w:val="397"/>
        </w:trPr>
        <w:tc>
          <w:tcPr>
            <w:tcW w:w="7513" w:type="dxa"/>
          </w:tcPr>
          <w:p w14:paraId="49070E1B" w14:textId="77777777" w:rsidR="00640874" w:rsidRPr="00640874" w:rsidRDefault="004555C2" w:rsidP="004555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iteratura podstawowa:</w:t>
            </w:r>
          </w:p>
          <w:p w14:paraId="2EB4FDE6" w14:textId="77777777" w:rsidR="00640874" w:rsidRPr="00640874" w:rsidRDefault="00640874" w:rsidP="00796536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Czelakowska</w:t>
            </w:r>
            <w:proofErr w:type="spellEnd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Metodyka edukacji polonistycznej dzieci w wieku wczesnoszkolnym. 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2010.</w:t>
            </w:r>
          </w:p>
          <w:p w14:paraId="707D1D18" w14:textId="77777777" w:rsidR="00640874" w:rsidRPr="00640874" w:rsidRDefault="00640874" w:rsidP="00796536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Filipiak E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zdolności uczenia się. Z </w:t>
            </w:r>
            <w:proofErr w:type="spellStart"/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Wygotskim</w:t>
            </w:r>
            <w:proofErr w:type="spellEnd"/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Brunerem w tle, 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 2012.</w:t>
            </w:r>
          </w:p>
          <w:p w14:paraId="0AD218EF" w14:textId="77777777" w:rsidR="00640874" w:rsidRPr="00640874" w:rsidRDefault="00640874" w:rsidP="00796536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Gruszczyk-Kolczyńska (red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.), Starsze przedszkolaki. Jak skutecznie je wychowywać i kształcić w przedszkolu i w domu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39133C00" w14:textId="77777777" w:rsidR="00640874" w:rsidRPr="00640874" w:rsidRDefault="00640874" w:rsidP="00796536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Jurek A.,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dziecka a metody nauczania czytania i pisania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2012.</w:t>
            </w:r>
          </w:p>
          <w:p w14:paraId="31F1A82A" w14:textId="77777777" w:rsidR="00640874" w:rsidRPr="00640874" w:rsidRDefault="00640874" w:rsidP="00796536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Karwowska-</w:t>
            </w:r>
            <w:proofErr w:type="spellStart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Struczyk</w:t>
            </w:r>
            <w:proofErr w:type="spellEnd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Sobierańska</w:t>
            </w:r>
            <w:proofErr w:type="spellEnd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Szpotowicz</w:t>
            </w:r>
            <w:proofErr w:type="spellEnd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przedszkolna i wczesnoszkolna. Badania, opinie, inspiracje,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2011.</w:t>
            </w:r>
          </w:p>
          <w:p w14:paraId="1ECD16C5" w14:textId="77777777" w:rsidR="00640874" w:rsidRPr="00640874" w:rsidRDefault="00640874" w:rsidP="00796536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(red.),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(Anty)edukacja wczesnoszkolna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3CEF504B" w14:textId="77777777" w:rsidR="00640874" w:rsidRPr="00640874" w:rsidRDefault="00640874" w:rsidP="00796536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</w:t>
            </w:r>
            <w:proofErr w:type="spellStart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Bronk</w:t>
            </w:r>
            <w:proofErr w:type="spellEnd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Malenda</w:t>
            </w:r>
            <w:proofErr w:type="spellEnd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wczesnej edukacji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43E82716" w14:textId="77777777" w:rsidR="00640874" w:rsidRPr="00640874" w:rsidRDefault="00640874" w:rsidP="00796536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D., Nowicka M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Sensy i bezsensy edukacji wczesnoszkolnej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14:paraId="3C3048AA" w14:textId="77777777" w:rsidR="00640874" w:rsidRPr="00640874" w:rsidRDefault="00640874" w:rsidP="00796536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Kopaczyńska</w:t>
            </w:r>
            <w:proofErr w:type="spellEnd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I, Nowak-Łojewska A.,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Wymiary edukacji zintegrowanej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2008.</w:t>
            </w:r>
          </w:p>
          <w:p w14:paraId="23607B26" w14:textId="77777777" w:rsidR="00640874" w:rsidRPr="009C54AE" w:rsidRDefault="00640874" w:rsidP="00796536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Semadeni</w:t>
            </w:r>
            <w:proofErr w:type="spellEnd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i in. (red.),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Matematyczna edukacja wczesnoszkolna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Teoria i praktyka, Kielce 2015.</w:t>
            </w:r>
          </w:p>
        </w:tc>
      </w:tr>
      <w:tr w:rsidR="0085747A" w:rsidRPr="009C54AE" w14:paraId="1046E39A" w14:textId="77777777" w:rsidTr="0071620A">
        <w:trPr>
          <w:trHeight w:val="397"/>
        </w:trPr>
        <w:tc>
          <w:tcPr>
            <w:tcW w:w="7513" w:type="dxa"/>
          </w:tcPr>
          <w:p w14:paraId="765611A8" w14:textId="77777777" w:rsidR="0085747A" w:rsidRDefault="0085747A" w:rsidP="006408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EF04C5F" w14:textId="77777777" w:rsidR="00640874" w:rsidRPr="00640874" w:rsidRDefault="00640874" w:rsidP="00796536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 w14:paraId="43AEB98B" w14:textId="77777777" w:rsidR="00640874" w:rsidRPr="00640874" w:rsidRDefault="00640874" w:rsidP="00796536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Hanisz</w:t>
            </w:r>
            <w:proofErr w:type="spellEnd"/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Geometryczne doświadczenia uczniów klas I-III, Kielce 1995.</w:t>
            </w:r>
          </w:p>
          <w:p w14:paraId="2110EBF4" w14:textId="77777777" w:rsidR="00640874" w:rsidRPr="00640874" w:rsidRDefault="00640874" w:rsidP="00796536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Jąder M.,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 w14:paraId="2138BD0B" w14:textId="77777777" w:rsidR="00640874" w:rsidRPr="00640874" w:rsidRDefault="00640874" w:rsidP="00796536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Laska E. I., Piątek T.,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 w14:paraId="18B91AD4" w14:textId="77777777" w:rsidR="00640874" w:rsidRPr="009C54AE" w:rsidRDefault="00640874" w:rsidP="00796536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 w14:paraId="0A96415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55A1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2F6D6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25B49" w14:textId="77777777" w:rsidR="00CB69AC" w:rsidRDefault="00CB69AC" w:rsidP="00C16ABF">
      <w:pPr>
        <w:spacing w:after="0" w:line="240" w:lineRule="auto"/>
      </w:pPr>
      <w:r>
        <w:separator/>
      </w:r>
    </w:p>
  </w:endnote>
  <w:endnote w:type="continuationSeparator" w:id="0">
    <w:p w14:paraId="1090CA8A" w14:textId="77777777" w:rsidR="00CB69AC" w:rsidRDefault="00CB69A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C8F85" w14:textId="77777777" w:rsidR="00CB69AC" w:rsidRDefault="00CB69AC" w:rsidP="00C16ABF">
      <w:pPr>
        <w:spacing w:after="0" w:line="240" w:lineRule="auto"/>
      </w:pPr>
      <w:r>
        <w:separator/>
      </w:r>
    </w:p>
  </w:footnote>
  <w:footnote w:type="continuationSeparator" w:id="0">
    <w:p w14:paraId="3D3ADA29" w14:textId="77777777" w:rsidR="00CB69AC" w:rsidRDefault="00CB69AC" w:rsidP="00C16ABF">
      <w:pPr>
        <w:spacing w:after="0" w:line="240" w:lineRule="auto"/>
      </w:pPr>
      <w:r>
        <w:continuationSeparator/>
      </w:r>
    </w:p>
  </w:footnote>
  <w:footnote w:id="1">
    <w:p w14:paraId="0CBE3F2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5017"/>
    <w:multiLevelType w:val="hybridMultilevel"/>
    <w:tmpl w:val="A5A8C50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870BA"/>
    <w:multiLevelType w:val="hybridMultilevel"/>
    <w:tmpl w:val="E4D67FE4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CF622C"/>
    <w:multiLevelType w:val="hybridMultilevel"/>
    <w:tmpl w:val="18BA191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BF24DB"/>
    <w:multiLevelType w:val="hybridMultilevel"/>
    <w:tmpl w:val="20104920"/>
    <w:lvl w:ilvl="0" w:tplc="E99E0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951051">
    <w:abstractNumId w:val="2"/>
  </w:num>
  <w:num w:numId="2" w16cid:durableId="80684891">
    <w:abstractNumId w:val="4"/>
  </w:num>
  <w:num w:numId="3" w16cid:durableId="1721829357">
    <w:abstractNumId w:val="1"/>
  </w:num>
  <w:num w:numId="4" w16cid:durableId="1581868046">
    <w:abstractNumId w:val="3"/>
  </w:num>
  <w:num w:numId="5" w16cid:durableId="46932733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765"/>
    <w:rsid w:val="000077B4"/>
    <w:rsid w:val="00015B8F"/>
    <w:rsid w:val="00022ECE"/>
    <w:rsid w:val="00031900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5CC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1C80"/>
    <w:rsid w:val="002B4D55"/>
    <w:rsid w:val="002B5EA0"/>
    <w:rsid w:val="002B6119"/>
    <w:rsid w:val="002C1F06"/>
    <w:rsid w:val="002D3375"/>
    <w:rsid w:val="002D73D4"/>
    <w:rsid w:val="002E5E98"/>
    <w:rsid w:val="002F02A3"/>
    <w:rsid w:val="002F2429"/>
    <w:rsid w:val="002F4ABE"/>
    <w:rsid w:val="003018BA"/>
    <w:rsid w:val="0030395F"/>
    <w:rsid w:val="00305C92"/>
    <w:rsid w:val="00314BC0"/>
    <w:rsid w:val="003151C5"/>
    <w:rsid w:val="003343CF"/>
    <w:rsid w:val="00346FE9"/>
    <w:rsid w:val="0034759A"/>
    <w:rsid w:val="003503F6"/>
    <w:rsid w:val="003530DD"/>
    <w:rsid w:val="00363F78"/>
    <w:rsid w:val="003805A3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5642"/>
    <w:rsid w:val="004362C6"/>
    <w:rsid w:val="00437FA2"/>
    <w:rsid w:val="00445970"/>
    <w:rsid w:val="004555C2"/>
    <w:rsid w:val="0045729E"/>
    <w:rsid w:val="00460E93"/>
    <w:rsid w:val="00461EFC"/>
    <w:rsid w:val="00462480"/>
    <w:rsid w:val="004652C2"/>
    <w:rsid w:val="004706D1"/>
    <w:rsid w:val="00471326"/>
    <w:rsid w:val="0047598D"/>
    <w:rsid w:val="004812A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26C6"/>
    <w:rsid w:val="00526C94"/>
    <w:rsid w:val="005363C4"/>
    <w:rsid w:val="00536BDE"/>
    <w:rsid w:val="00543ACC"/>
    <w:rsid w:val="005504A3"/>
    <w:rsid w:val="0056696D"/>
    <w:rsid w:val="00573EF9"/>
    <w:rsid w:val="0059484D"/>
    <w:rsid w:val="005A0855"/>
    <w:rsid w:val="005A3196"/>
    <w:rsid w:val="005C080F"/>
    <w:rsid w:val="005C55E5"/>
    <w:rsid w:val="005C696A"/>
    <w:rsid w:val="005D7236"/>
    <w:rsid w:val="005E6E85"/>
    <w:rsid w:val="005F31D2"/>
    <w:rsid w:val="005F5368"/>
    <w:rsid w:val="0061029B"/>
    <w:rsid w:val="00610419"/>
    <w:rsid w:val="00617230"/>
    <w:rsid w:val="00621CE1"/>
    <w:rsid w:val="00627FC9"/>
    <w:rsid w:val="00640874"/>
    <w:rsid w:val="00647FA8"/>
    <w:rsid w:val="00650C5F"/>
    <w:rsid w:val="00654934"/>
    <w:rsid w:val="006620D9"/>
    <w:rsid w:val="00662903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EC8"/>
    <w:rsid w:val="00724677"/>
    <w:rsid w:val="00725459"/>
    <w:rsid w:val="007307CE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536"/>
    <w:rsid w:val="007A4022"/>
    <w:rsid w:val="007A6E6E"/>
    <w:rsid w:val="007C3299"/>
    <w:rsid w:val="007C3BCC"/>
    <w:rsid w:val="007C4546"/>
    <w:rsid w:val="007D6E56"/>
    <w:rsid w:val="007E09A2"/>
    <w:rsid w:val="007F1652"/>
    <w:rsid w:val="007F4155"/>
    <w:rsid w:val="007F4D0A"/>
    <w:rsid w:val="0081554D"/>
    <w:rsid w:val="0081707E"/>
    <w:rsid w:val="0083732A"/>
    <w:rsid w:val="008449B3"/>
    <w:rsid w:val="0085747A"/>
    <w:rsid w:val="00875DD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9E8"/>
    <w:rsid w:val="008D3DFB"/>
    <w:rsid w:val="008E64F4"/>
    <w:rsid w:val="008F12C9"/>
    <w:rsid w:val="008F6B39"/>
    <w:rsid w:val="008F6E29"/>
    <w:rsid w:val="00912DD0"/>
    <w:rsid w:val="00916188"/>
    <w:rsid w:val="00923D7D"/>
    <w:rsid w:val="009508DF"/>
    <w:rsid w:val="00950DAC"/>
    <w:rsid w:val="00954A07"/>
    <w:rsid w:val="0097670D"/>
    <w:rsid w:val="00997F14"/>
    <w:rsid w:val="009A6E77"/>
    <w:rsid w:val="009A729E"/>
    <w:rsid w:val="009A78D9"/>
    <w:rsid w:val="009C1331"/>
    <w:rsid w:val="009C3E31"/>
    <w:rsid w:val="009C54AE"/>
    <w:rsid w:val="009C788E"/>
    <w:rsid w:val="009D5310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E9E"/>
    <w:rsid w:val="00A5272B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5BD7"/>
    <w:rsid w:val="00B51DEC"/>
    <w:rsid w:val="00B607DB"/>
    <w:rsid w:val="00B66529"/>
    <w:rsid w:val="00B75946"/>
    <w:rsid w:val="00B8056E"/>
    <w:rsid w:val="00B819C8"/>
    <w:rsid w:val="00B82308"/>
    <w:rsid w:val="00B90885"/>
    <w:rsid w:val="00B92A6A"/>
    <w:rsid w:val="00BA3203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5A6B"/>
    <w:rsid w:val="00CB69AC"/>
    <w:rsid w:val="00CD629C"/>
    <w:rsid w:val="00CD6897"/>
    <w:rsid w:val="00CE5BAC"/>
    <w:rsid w:val="00CE7FEF"/>
    <w:rsid w:val="00CF25BE"/>
    <w:rsid w:val="00CF78ED"/>
    <w:rsid w:val="00D02B25"/>
    <w:rsid w:val="00D02EBA"/>
    <w:rsid w:val="00D0748B"/>
    <w:rsid w:val="00D17C3C"/>
    <w:rsid w:val="00D26B2C"/>
    <w:rsid w:val="00D3470E"/>
    <w:rsid w:val="00D352C9"/>
    <w:rsid w:val="00D425B2"/>
    <w:rsid w:val="00D428D6"/>
    <w:rsid w:val="00D552B2"/>
    <w:rsid w:val="00D608D1"/>
    <w:rsid w:val="00D65084"/>
    <w:rsid w:val="00D74119"/>
    <w:rsid w:val="00D8075B"/>
    <w:rsid w:val="00D8678B"/>
    <w:rsid w:val="00DA2114"/>
    <w:rsid w:val="00DE09C0"/>
    <w:rsid w:val="00DE4A14"/>
    <w:rsid w:val="00DE6EED"/>
    <w:rsid w:val="00DF320D"/>
    <w:rsid w:val="00DF71C8"/>
    <w:rsid w:val="00E129B8"/>
    <w:rsid w:val="00E21E7D"/>
    <w:rsid w:val="00E22FBC"/>
    <w:rsid w:val="00E24BF5"/>
    <w:rsid w:val="00E25338"/>
    <w:rsid w:val="00E46649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836"/>
    <w:rsid w:val="00F01D04"/>
    <w:rsid w:val="00F070AB"/>
    <w:rsid w:val="00F17567"/>
    <w:rsid w:val="00F27A7B"/>
    <w:rsid w:val="00F526AF"/>
    <w:rsid w:val="00F60FC4"/>
    <w:rsid w:val="00F617C3"/>
    <w:rsid w:val="00F648A9"/>
    <w:rsid w:val="00F7066B"/>
    <w:rsid w:val="00F83B28"/>
    <w:rsid w:val="00F84073"/>
    <w:rsid w:val="00F9695A"/>
    <w:rsid w:val="00FA46E5"/>
    <w:rsid w:val="00FB7DBA"/>
    <w:rsid w:val="00FC1C25"/>
    <w:rsid w:val="00FC3F45"/>
    <w:rsid w:val="00FD503F"/>
    <w:rsid w:val="00FD7589"/>
    <w:rsid w:val="00FF016A"/>
    <w:rsid w:val="00FF1401"/>
    <w:rsid w:val="00FF1F96"/>
    <w:rsid w:val="00FF3FFF"/>
    <w:rsid w:val="00FF5E7D"/>
    <w:rsid w:val="0171A13A"/>
    <w:rsid w:val="045A58B2"/>
    <w:rsid w:val="1834123E"/>
    <w:rsid w:val="1EF34BFD"/>
    <w:rsid w:val="244D6375"/>
    <w:rsid w:val="27E44CD7"/>
    <w:rsid w:val="280A2605"/>
    <w:rsid w:val="29271C58"/>
    <w:rsid w:val="2B4D8BA0"/>
    <w:rsid w:val="2BFF62CC"/>
    <w:rsid w:val="30162FEB"/>
    <w:rsid w:val="3CFDC45E"/>
    <w:rsid w:val="5035DE36"/>
    <w:rsid w:val="50DA14DC"/>
    <w:rsid w:val="52DCBF77"/>
    <w:rsid w:val="55365DC3"/>
    <w:rsid w:val="6693019A"/>
    <w:rsid w:val="686023C8"/>
    <w:rsid w:val="6A5705C3"/>
    <w:rsid w:val="6C704B9D"/>
    <w:rsid w:val="721CA20D"/>
    <w:rsid w:val="744DC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6F6E6"/>
  <w15:docId w15:val="{DA777B9F-329F-4460-97C4-2E8DB0F2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72B8-01CA-4995-A434-C3CE2511C0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B298B0-41D6-4104-AA13-DF0E30FDBF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427CE5-13AA-4C13-9391-E9F19688CA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260E49-D797-4702-A19B-3C201CE14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1141</Words>
  <Characters>6846</Characters>
  <Application>Microsoft Office Word</Application>
  <DocSecurity>0</DocSecurity>
  <Lines>57</Lines>
  <Paragraphs>15</Paragraphs>
  <ScaleCrop>false</ScaleCrop>
  <Company>Hewlett-Packard Company</Company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14</cp:revision>
  <cp:lastPrinted>2019-02-06T12:12:00Z</cp:lastPrinted>
  <dcterms:created xsi:type="dcterms:W3CDTF">2023-04-13T06:54:00Z</dcterms:created>
  <dcterms:modified xsi:type="dcterms:W3CDTF">2025-05-18T09:33:00Z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